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EA5C6" w14:textId="77777777" w:rsidR="0024707B" w:rsidRDefault="0024707B" w:rsidP="00247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MARMYN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d.ca.1493)</w:t>
      </w:r>
    </w:p>
    <w:p w14:paraId="0C1A4CD0" w14:textId="77777777" w:rsidR="0024707B" w:rsidRDefault="0024707B" w:rsidP="0024707B">
      <w:pPr>
        <w:pStyle w:val="NoSpacing"/>
        <w:rPr>
          <w:rFonts w:cs="Times New Roman"/>
          <w:szCs w:val="24"/>
        </w:rPr>
      </w:pPr>
    </w:p>
    <w:p w14:paraId="68017DA9" w14:textId="77777777" w:rsidR="0024707B" w:rsidRDefault="0024707B" w:rsidP="0024707B">
      <w:pPr>
        <w:pStyle w:val="NoSpacing"/>
        <w:rPr>
          <w:rFonts w:cs="Times New Roman"/>
          <w:szCs w:val="24"/>
        </w:rPr>
      </w:pPr>
    </w:p>
    <w:p w14:paraId="1C3E9BC8" w14:textId="77777777" w:rsidR="0024707B" w:rsidRDefault="0024707B" w:rsidP="00247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Oct.1493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Berkshire and</w:t>
      </w:r>
    </w:p>
    <w:p w14:paraId="28EB03E6" w14:textId="77777777" w:rsidR="0024707B" w:rsidRDefault="0024707B" w:rsidP="00247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Wiltshire.    (C.F.R. 1485-1509 p.196)</w:t>
      </w:r>
    </w:p>
    <w:p w14:paraId="5B0169E4" w14:textId="77777777" w:rsidR="0024707B" w:rsidRDefault="0024707B" w:rsidP="0024707B">
      <w:pPr>
        <w:pStyle w:val="NoSpacing"/>
        <w:rPr>
          <w:rFonts w:cs="Times New Roman"/>
          <w:szCs w:val="24"/>
        </w:rPr>
      </w:pPr>
    </w:p>
    <w:p w14:paraId="604839C6" w14:textId="77777777" w:rsidR="0024707B" w:rsidRDefault="0024707B" w:rsidP="0024707B">
      <w:pPr>
        <w:pStyle w:val="NoSpacing"/>
        <w:rPr>
          <w:rFonts w:cs="Times New Roman"/>
          <w:szCs w:val="24"/>
        </w:rPr>
      </w:pPr>
    </w:p>
    <w:p w14:paraId="4DDD5AFD" w14:textId="77777777" w:rsidR="0024707B" w:rsidRDefault="0024707B" w:rsidP="0024707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December 2023</w:t>
      </w:r>
    </w:p>
    <w:p w14:paraId="7E3CA9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8684E" w14:textId="77777777" w:rsidR="0024707B" w:rsidRDefault="0024707B" w:rsidP="009139A6">
      <w:r>
        <w:separator/>
      </w:r>
    </w:p>
  </w:endnote>
  <w:endnote w:type="continuationSeparator" w:id="0">
    <w:p w14:paraId="3436D540" w14:textId="77777777" w:rsidR="0024707B" w:rsidRDefault="002470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81A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9ACE1" w14:textId="77777777" w:rsidR="0024707B" w:rsidRDefault="0024707B" w:rsidP="009139A6">
      <w:r>
        <w:separator/>
      </w:r>
    </w:p>
  </w:footnote>
  <w:footnote w:type="continuationSeparator" w:id="0">
    <w:p w14:paraId="34A3B00C" w14:textId="77777777" w:rsidR="0024707B" w:rsidRDefault="0024707B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07B"/>
    <w:rsid w:val="000666E0"/>
    <w:rsid w:val="0024707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F3235"/>
  <w15:chartTrackingRefBased/>
  <w15:docId w15:val="{1A6AFC06-865E-4932-A4D4-CB8C7F7C0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2023-12-21T21:06:00Z</dcterms:created>
  <dcterms:modified xsi:type="dcterms:W3CDTF">2023-12-21T21:07:00Z</dcterms:modified>
</cp:coreProperties>
</file>